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BE" w:rsidRDefault="008600BE" w:rsidP="00FC2B5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36"/>
          <w:szCs w:val="36"/>
        </w:rPr>
      </w:pPr>
      <w:r w:rsidRPr="00073E8D">
        <w:rPr>
          <w:rFonts w:ascii="Times New Roman" w:hAnsi="Times New Roman"/>
          <w:sz w:val="36"/>
          <w:szCs w:val="36"/>
        </w:rPr>
        <w:t>МБОУ "Яковская  средняя  общеобразовательная  школа"</w:t>
      </w:r>
    </w:p>
    <w:p w:rsidR="008600BE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36"/>
          <w:szCs w:val="36"/>
        </w:rPr>
      </w:pPr>
    </w:p>
    <w:p w:rsidR="008600BE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36"/>
          <w:szCs w:val="36"/>
        </w:rPr>
      </w:pP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36"/>
          <w:szCs w:val="36"/>
        </w:rPr>
      </w:pP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E3800">
        <w:rPr>
          <w:rFonts w:ascii="Times New Roman CYR" w:hAnsi="Times New Roman CYR" w:cs="Times New Roman CYR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1pt;height:135pt" fillcolor="#06c" strokecolor="#9cf" strokeweight="1.5pt">
            <v:shadow on="t" color="#900"/>
            <v:textpath style="font-family:&quot;Impact&quot;;font-size:28pt;v-text-kern:t" trim="t" fitpath="t" string="урок информатики &#10;в 7 классе на тему:&#10;&#10;"/>
          </v:shape>
        </w:pict>
      </w: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E3800">
        <w:rPr>
          <w:rFonts w:ascii="Times New Roman" w:hAnsi="Times New Roman"/>
          <w:sz w:val="28"/>
          <w:szCs w:val="28"/>
        </w:rPr>
        <w:pict>
          <v:shape id="_x0000_i1026" type="#_x0000_t136" style="width:534pt;height:162.75pt" fillcolor="#7030a0" strokecolor="#9cf" strokeweight="1.5pt">
            <v:shadow on="t" color="#900"/>
            <v:textpath style="font-family:&quot;Impact&quot;;v-text-kern:t" trim="t" fitpath="t" string="&quot;Магазин &#10; компьютерной  &#10;техники&quot;"/>
          </v:shape>
        </w:pict>
      </w: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FC2B5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Учитель: Кузнецова  Н.В.</w:t>
      </w: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Тема в учебном плане:  Обобщение  знаний  к  разделу устройство компьютера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Тип урока: обобщение и систематизация знаний и умений.</w:t>
      </w:r>
    </w:p>
    <w:p w:rsidR="008600BE" w:rsidRPr="00073E8D" w:rsidRDefault="008600BE" w:rsidP="00FC2B58">
      <w:pPr>
        <w:autoSpaceDE w:val="0"/>
        <w:autoSpaceDN w:val="0"/>
        <w:adjustRightInd w:val="0"/>
        <w:outlineLvl w:val="0"/>
        <w:rPr>
          <w:rFonts w:ascii="Times New Roman" w:hAnsi="Times New Roman"/>
          <w:b/>
          <w:sz w:val="32"/>
          <w:szCs w:val="32"/>
        </w:rPr>
      </w:pPr>
      <w:r w:rsidRPr="00073E8D">
        <w:rPr>
          <w:rFonts w:ascii="Times New Roman" w:hAnsi="Times New Roman"/>
          <w:b/>
          <w:sz w:val="32"/>
          <w:szCs w:val="32"/>
        </w:rPr>
        <w:t>Цели урока:</w:t>
      </w:r>
    </w:p>
    <w:p w:rsidR="008600BE" w:rsidRPr="00073E8D" w:rsidRDefault="008600BE" w:rsidP="00FC2B58">
      <w:pPr>
        <w:autoSpaceDE w:val="0"/>
        <w:autoSpaceDN w:val="0"/>
        <w:adjustRightInd w:val="0"/>
        <w:outlineLvl w:val="0"/>
        <w:rPr>
          <w:rFonts w:ascii="Times New Roman" w:hAnsi="Times New Roman"/>
          <w:b/>
          <w:i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73E8D">
        <w:rPr>
          <w:rFonts w:ascii="Times New Roman" w:hAnsi="Times New Roman"/>
          <w:b/>
          <w:i/>
          <w:sz w:val="28"/>
          <w:szCs w:val="28"/>
        </w:rPr>
        <w:t>Обучающие: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Обобщение знаний о характеристиках основных устройств компьютерной системы;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Формирование навыков использования полученных знаний на практике, на конструктивном уровне.</w:t>
      </w:r>
    </w:p>
    <w:p w:rsidR="008600BE" w:rsidRPr="00073E8D" w:rsidRDefault="008600BE" w:rsidP="00FC2B58">
      <w:pPr>
        <w:autoSpaceDE w:val="0"/>
        <w:autoSpaceDN w:val="0"/>
        <w:adjustRightInd w:val="0"/>
        <w:outlineLvl w:val="0"/>
        <w:rPr>
          <w:rFonts w:ascii="Times New Roman" w:hAnsi="Times New Roman"/>
          <w:b/>
          <w:i/>
          <w:sz w:val="28"/>
          <w:szCs w:val="28"/>
        </w:rPr>
      </w:pPr>
      <w:r w:rsidRPr="00073E8D">
        <w:rPr>
          <w:rFonts w:ascii="Times New Roman" w:hAnsi="Times New Roman"/>
          <w:b/>
          <w:i/>
          <w:sz w:val="28"/>
          <w:szCs w:val="28"/>
        </w:rPr>
        <w:t>Развивающие: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Развитие умений выбирать оптимальный вариант компьютерной системы и объяснять свой выбор</w:t>
      </w:r>
    </w:p>
    <w:p w:rsidR="008600BE" w:rsidRPr="00073E8D" w:rsidRDefault="008600BE" w:rsidP="00FC2B58">
      <w:pPr>
        <w:autoSpaceDE w:val="0"/>
        <w:autoSpaceDN w:val="0"/>
        <w:adjustRightInd w:val="0"/>
        <w:outlineLvl w:val="0"/>
        <w:rPr>
          <w:rFonts w:ascii="Times New Roman" w:hAnsi="Times New Roman"/>
          <w:b/>
          <w:i/>
          <w:sz w:val="28"/>
          <w:szCs w:val="28"/>
        </w:rPr>
      </w:pPr>
      <w:r w:rsidRPr="00073E8D"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Знакомство с профессией продавца – консультанта в магазине компьютерной техники;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Воспитание умений работать в группе (прислушиваться к мнению других и отстаивать свою точку зрения).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b/>
          <w:sz w:val="28"/>
          <w:szCs w:val="28"/>
        </w:rPr>
        <w:t>Методы урока:</w:t>
      </w:r>
      <w:r w:rsidRPr="00073E8D">
        <w:rPr>
          <w:rFonts w:ascii="Times New Roman" w:hAnsi="Times New Roman"/>
          <w:sz w:val="28"/>
          <w:szCs w:val="28"/>
        </w:rPr>
        <w:t xml:space="preserve"> поисковый, творческий, практический, поощрения.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b/>
          <w:sz w:val="28"/>
          <w:szCs w:val="28"/>
        </w:rPr>
        <w:t>Формы урока:</w:t>
      </w:r>
      <w:r w:rsidRPr="00073E8D">
        <w:rPr>
          <w:rFonts w:ascii="Times New Roman" w:hAnsi="Times New Roman"/>
          <w:sz w:val="28"/>
          <w:szCs w:val="28"/>
        </w:rPr>
        <w:t xml:space="preserve"> фронтальная, индивидуальная, групповая.</w:t>
      </w:r>
    </w:p>
    <w:p w:rsidR="008600BE" w:rsidRPr="00073E8D" w:rsidRDefault="008600BE" w:rsidP="00FC2B58">
      <w:pPr>
        <w:autoSpaceDE w:val="0"/>
        <w:autoSpaceDN w:val="0"/>
        <w:adjustRightInd w:val="0"/>
        <w:outlineLvl w:val="0"/>
        <w:rPr>
          <w:rFonts w:ascii="Times New Roman" w:hAnsi="Times New Roman"/>
          <w:b/>
          <w:sz w:val="28"/>
          <w:szCs w:val="28"/>
        </w:rPr>
      </w:pPr>
      <w:r w:rsidRPr="00073E8D">
        <w:rPr>
          <w:rFonts w:ascii="Times New Roman" w:hAnsi="Times New Roman"/>
          <w:b/>
          <w:sz w:val="28"/>
          <w:szCs w:val="28"/>
        </w:rPr>
        <w:t xml:space="preserve">Программно – дидактическое обеспечение: 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ПК, модели устройств компьютера, 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мультимедийный проектор.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FC2B5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План урока</w:t>
      </w:r>
    </w:p>
    <w:p w:rsidR="008600BE" w:rsidRPr="00E74ABA" w:rsidRDefault="008600BE" w:rsidP="00E74ABA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74ABA">
        <w:rPr>
          <w:rFonts w:ascii="Times New Roman" w:hAnsi="Times New Roman"/>
          <w:sz w:val="28"/>
          <w:szCs w:val="28"/>
        </w:rPr>
        <w:t>Организационный этап</w:t>
      </w:r>
    </w:p>
    <w:p w:rsidR="008600BE" w:rsidRPr="00E74ABA" w:rsidRDefault="008600BE" w:rsidP="00E74ABA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74ABA">
        <w:rPr>
          <w:rFonts w:ascii="Times New Roman" w:hAnsi="Times New Roman"/>
          <w:sz w:val="28"/>
          <w:szCs w:val="28"/>
        </w:rPr>
        <w:t>Актуализация знаний: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073E8D">
        <w:rPr>
          <w:rFonts w:ascii="Times New Roman" w:hAnsi="Times New Roman"/>
          <w:sz w:val="28"/>
          <w:szCs w:val="28"/>
        </w:rPr>
        <w:t xml:space="preserve"> - Собеседование с будущими продавцами – консультантами (-тест по теме       «Устройство компьютера»)</w:t>
      </w:r>
    </w:p>
    <w:p w:rsidR="008600BE" w:rsidRPr="00E74ABA" w:rsidRDefault="008600BE" w:rsidP="00E74ABA">
      <w:pPr>
        <w:pStyle w:val="ListParagraph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74ABA">
        <w:rPr>
          <w:rFonts w:ascii="Times New Roman" w:hAnsi="Times New Roman"/>
          <w:sz w:val="28"/>
          <w:szCs w:val="28"/>
        </w:rPr>
        <w:t>Применение знаний и умений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- </w:t>
      </w:r>
      <w:r w:rsidRPr="00073E8D">
        <w:rPr>
          <w:rFonts w:ascii="Times New Roman" w:hAnsi="Times New Roman"/>
          <w:sz w:val="28"/>
          <w:szCs w:val="28"/>
        </w:rPr>
        <w:t xml:space="preserve">Испытательный срок (групповая работа с прайс – листом)                     </w:t>
      </w:r>
    </w:p>
    <w:p w:rsidR="008600BE" w:rsidRPr="00E74ABA" w:rsidRDefault="008600BE" w:rsidP="00E74ABA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74ABA">
        <w:rPr>
          <w:rFonts w:ascii="Times New Roman" w:hAnsi="Times New Roman"/>
          <w:sz w:val="28"/>
          <w:szCs w:val="28"/>
        </w:rPr>
        <w:t>Итог урока, рефлексия</w:t>
      </w: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  <w:lang w:val="en-US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  <w:lang w:val="en-US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  <w:lang w:val="en-US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</w:p>
    <w:p w:rsidR="008600BE" w:rsidRDefault="008600BE" w:rsidP="00FC2B58">
      <w:pPr>
        <w:autoSpaceDE w:val="0"/>
        <w:autoSpaceDN w:val="0"/>
        <w:adjustRightInd w:val="0"/>
        <w:ind w:left="72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73E8D">
        <w:rPr>
          <w:rFonts w:ascii="Times New Roman" w:hAnsi="Times New Roman"/>
          <w:b/>
          <w:sz w:val="28"/>
          <w:szCs w:val="28"/>
        </w:rPr>
        <w:t>ХОД УРОКА</w:t>
      </w:r>
    </w:p>
    <w:p w:rsidR="008600BE" w:rsidRPr="00073E8D" w:rsidRDefault="008600BE" w:rsidP="00073E8D">
      <w:pPr>
        <w:autoSpaceDE w:val="0"/>
        <w:autoSpaceDN w:val="0"/>
        <w:adjustRightInd w:val="0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8600BE" w:rsidRPr="00E74ABA" w:rsidRDefault="008600BE" w:rsidP="00FC2B58">
      <w:pPr>
        <w:autoSpaceDE w:val="0"/>
        <w:autoSpaceDN w:val="0"/>
        <w:adjustRightInd w:val="0"/>
        <w:spacing w:before="28" w:after="28" w:line="240" w:lineRule="auto"/>
        <w:outlineLvl w:val="0"/>
        <w:rPr>
          <w:rFonts w:ascii="Times New Roman" w:hAnsi="Times New Roman"/>
          <w:b/>
          <w:sz w:val="28"/>
          <w:szCs w:val="28"/>
          <w:highlight w:val="white"/>
        </w:rPr>
      </w:pPr>
      <w:r w:rsidRPr="00FC2B58">
        <w:rPr>
          <w:rFonts w:ascii="Times New Roman" w:hAnsi="Times New Roman"/>
          <w:b/>
          <w:sz w:val="28"/>
          <w:szCs w:val="28"/>
          <w:highlight w:val="white"/>
        </w:rPr>
        <w:t xml:space="preserve">1. </w:t>
      </w:r>
      <w:r w:rsidRPr="00E74ABA">
        <w:rPr>
          <w:rFonts w:ascii="Times New Roman" w:hAnsi="Times New Roman"/>
          <w:b/>
          <w:sz w:val="28"/>
          <w:szCs w:val="28"/>
          <w:highlight w:val="white"/>
        </w:rPr>
        <w:t>Организационный момент</w:t>
      </w: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>Постановка темы и цели урока.</w:t>
      </w: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>Учитель:</w:t>
      </w: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>«</w:t>
      </w:r>
      <w:r>
        <w:rPr>
          <w:rFonts w:ascii="Times New Roman" w:hAnsi="Times New Roman"/>
          <w:sz w:val="28"/>
          <w:szCs w:val="28"/>
          <w:highlight w:val="white"/>
        </w:rPr>
        <w:t>Здравствуйте, ребята</w:t>
      </w:r>
      <w:r w:rsidRPr="00073E8D">
        <w:rPr>
          <w:rFonts w:ascii="Times New Roman" w:hAnsi="Times New Roman"/>
          <w:sz w:val="28"/>
          <w:szCs w:val="28"/>
          <w:highlight w:val="white"/>
        </w:rPr>
        <w:t>. Присаживайтесь. Кто сегодня отсутствует?»</w:t>
      </w: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 xml:space="preserve"> (отмечает в журнале отсутствующих).</w:t>
      </w: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>Сегодня  у  нас  не  п</w:t>
      </w:r>
      <w:r>
        <w:rPr>
          <w:rFonts w:ascii="Times New Roman" w:hAnsi="Times New Roman"/>
          <w:sz w:val="28"/>
          <w:szCs w:val="28"/>
          <w:highlight w:val="white"/>
        </w:rPr>
        <w:t>ростой   урок, а  урок-практикум</w:t>
      </w:r>
      <w:r w:rsidRPr="00073E8D">
        <w:rPr>
          <w:rFonts w:ascii="Times New Roman" w:hAnsi="Times New Roman"/>
          <w:sz w:val="28"/>
          <w:szCs w:val="28"/>
          <w:highlight w:val="white"/>
        </w:rPr>
        <w:t>. Скоро  вы  закончите  школу и  в  будущем  вам  предстоит нелегкий  выбор  профессии над  которым  вам  следует  задуматься уже  сейчас. В  настоящее  время  широкое  распространение  получила  профессия :</w:t>
      </w:r>
      <w:r>
        <w:rPr>
          <w:rFonts w:ascii="Times New Roman" w:hAnsi="Times New Roman"/>
          <w:sz w:val="28"/>
          <w:szCs w:val="28"/>
          <w:highlight w:val="white"/>
        </w:rPr>
        <w:t xml:space="preserve"> «</w:t>
      </w:r>
      <w:r w:rsidRPr="00073E8D">
        <w:rPr>
          <w:rFonts w:ascii="Times New Roman" w:hAnsi="Times New Roman"/>
          <w:sz w:val="28"/>
          <w:szCs w:val="28"/>
          <w:highlight w:val="white"/>
        </w:rPr>
        <w:t>Менеджер» в  прошлом  это  просто  профессия  продавца. И  сегодня  я  вам  предлагаю  попробовать  себя  в  роли  продавца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73E8D">
        <w:rPr>
          <w:rFonts w:ascii="Times New Roman" w:hAnsi="Times New Roman"/>
          <w:sz w:val="28"/>
          <w:szCs w:val="28"/>
          <w:highlight w:val="white"/>
        </w:rPr>
        <w:t>-  консультанта. Наш  сегодняшний  урок  я  назвала «Магазин  компьютерной  техники»</w:t>
      </w: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>«Открываем тетради, записываем число и тему урока:  «Магазин  компьютерной  техники».</w:t>
      </w: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FC2B58">
      <w:pPr>
        <w:autoSpaceDE w:val="0"/>
        <w:autoSpaceDN w:val="0"/>
        <w:adjustRightInd w:val="0"/>
        <w:spacing w:after="0" w:line="252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  2.</w:t>
      </w:r>
      <w:r w:rsidRPr="00073E8D">
        <w:rPr>
          <w:rFonts w:ascii="Times New Roman" w:hAnsi="Times New Roman"/>
          <w:b/>
          <w:bCs/>
          <w:sz w:val="28"/>
          <w:szCs w:val="28"/>
        </w:rPr>
        <w:t xml:space="preserve">  Актуализация знаний и умений учащихся</w:t>
      </w:r>
      <w:r w:rsidRPr="00073E8D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 w:rsidRPr="00073E8D">
        <w:rPr>
          <w:rFonts w:ascii="Times New Roman" w:hAnsi="Times New Roman"/>
          <w:sz w:val="28"/>
          <w:szCs w:val="28"/>
        </w:rPr>
        <w:t xml:space="preserve"> (</w:t>
      </w:r>
      <w:r w:rsidRPr="00073E8D">
        <w:rPr>
          <w:rFonts w:ascii="Times New Roman" w:hAnsi="Times New Roman"/>
          <w:i/>
          <w:iCs/>
          <w:sz w:val="28"/>
          <w:szCs w:val="28"/>
        </w:rPr>
        <w:t>5 минут</w:t>
      </w:r>
      <w:r w:rsidRPr="00073E8D">
        <w:rPr>
          <w:rFonts w:ascii="Times New Roman" w:hAnsi="Times New Roman"/>
          <w:sz w:val="28"/>
          <w:szCs w:val="28"/>
        </w:rPr>
        <w:t>)</w:t>
      </w:r>
    </w:p>
    <w:p w:rsidR="008600BE" w:rsidRPr="00073E8D" w:rsidRDefault="008600BE" w:rsidP="00073E8D">
      <w:pPr>
        <w:autoSpaceDE w:val="0"/>
        <w:autoSpaceDN w:val="0"/>
        <w:adjustRightInd w:val="0"/>
        <w:spacing w:before="28" w:after="28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>Учитель:</w:t>
      </w:r>
    </w:p>
    <w:p w:rsidR="008600BE" w:rsidRDefault="008600BE" w:rsidP="00073E8D">
      <w:pPr>
        <w:autoSpaceDE w:val="0"/>
        <w:autoSpaceDN w:val="0"/>
        <w:adjustRightInd w:val="0"/>
        <w:spacing w:before="28" w:after="28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73E8D">
        <w:rPr>
          <w:rFonts w:ascii="Times New Roman" w:hAnsi="Times New Roman"/>
          <w:sz w:val="28"/>
          <w:szCs w:val="28"/>
          <w:highlight w:val="white"/>
        </w:rPr>
        <w:t>Ребята давайте обратим внимание на высказывание одного академика</w:t>
      </w:r>
      <w:r w:rsidRPr="00073E8D">
        <w:rPr>
          <w:rFonts w:ascii="Times New Roman" w:hAnsi="Times New Roman"/>
          <w:sz w:val="28"/>
          <w:szCs w:val="28"/>
          <w:highlight w:val="white"/>
          <w:lang w:val="en-US"/>
        </w:rPr>
        <w:t>  </w:t>
      </w:r>
      <w:r w:rsidRPr="00073E8D">
        <w:rPr>
          <w:rFonts w:ascii="Times New Roman" w:hAnsi="Times New Roman"/>
          <w:sz w:val="28"/>
          <w:szCs w:val="28"/>
          <w:highlight w:val="white"/>
        </w:rPr>
        <w:t>В. М. Глушкова</w:t>
      </w:r>
    </w:p>
    <w:p w:rsidR="008600BE" w:rsidRPr="00073E8D" w:rsidRDefault="008600BE" w:rsidP="00073E8D">
      <w:pPr>
        <w:autoSpaceDE w:val="0"/>
        <w:autoSpaceDN w:val="0"/>
        <w:adjustRightInd w:val="0"/>
        <w:spacing w:before="28" w:after="28" w:line="240" w:lineRule="auto"/>
        <w:rPr>
          <w:rFonts w:ascii="Times New Roman" w:hAnsi="Times New Roman"/>
          <w:sz w:val="28"/>
          <w:szCs w:val="28"/>
          <w:highlight w:val="white"/>
        </w:rPr>
      </w:pPr>
    </w:p>
    <w:p w:rsidR="008600BE" w:rsidRDefault="008600BE" w:rsidP="00073E8D">
      <w:pPr>
        <w:autoSpaceDE w:val="0"/>
        <w:autoSpaceDN w:val="0"/>
        <w:adjustRightInd w:val="0"/>
        <w:spacing w:after="150" w:line="240" w:lineRule="auto"/>
        <w:ind w:left="360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073E8D">
        <w:rPr>
          <w:rFonts w:ascii="Times New Roman" w:hAnsi="Times New Roman"/>
          <w:b/>
          <w:bCs/>
          <w:sz w:val="28"/>
          <w:szCs w:val="28"/>
          <w:highlight w:val="white"/>
        </w:rPr>
        <w:t>«Человек в</w:t>
      </w:r>
      <w:r w:rsidRPr="00073E8D">
        <w:rPr>
          <w:rFonts w:ascii="Times New Roman" w:hAnsi="Times New Roman"/>
          <w:b/>
          <w:bCs/>
          <w:sz w:val="28"/>
          <w:szCs w:val="28"/>
          <w:highlight w:val="white"/>
          <w:lang w:val="en-US"/>
        </w:rPr>
        <w:t> XXI</w:t>
      </w:r>
      <w:r w:rsidRPr="00073E8D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веке, который не будет уметь пользоваться ЭВМ, будет подобен человеку ХХ века, не умевшему ни читать, ни писать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». </w:t>
      </w:r>
    </w:p>
    <w:p w:rsidR="008600BE" w:rsidRPr="00073E8D" w:rsidRDefault="008600BE" w:rsidP="00FC2B58">
      <w:pPr>
        <w:autoSpaceDE w:val="0"/>
        <w:autoSpaceDN w:val="0"/>
        <w:adjustRightInd w:val="0"/>
        <w:spacing w:after="150" w:line="240" w:lineRule="auto"/>
        <w:ind w:left="360"/>
        <w:outlineLvl w:val="0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073E8D">
        <w:rPr>
          <w:rFonts w:ascii="Times New Roman" w:hAnsi="Times New Roman"/>
          <w:b/>
          <w:bCs/>
          <w:sz w:val="28"/>
          <w:szCs w:val="28"/>
          <w:highlight w:val="white"/>
        </w:rPr>
        <w:t>Давайте это высказывание будет девизом нашего урока!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Подскажите, пожалуйста, что мы изучали на предыдущих уроках информатики?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(</w:t>
      </w:r>
      <w:r w:rsidRPr="00073E8D">
        <w:rPr>
          <w:rFonts w:ascii="Times New Roman" w:hAnsi="Times New Roman"/>
          <w:i/>
          <w:iCs/>
          <w:sz w:val="28"/>
          <w:szCs w:val="28"/>
        </w:rPr>
        <w:t>устройство ПК</w:t>
      </w:r>
      <w:r w:rsidRPr="00073E8D">
        <w:rPr>
          <w:rFonts w:ascii="Times New Roman" w:hAnsi="Times New Roman"/>
          <w:sz w:val="28"/>
          <w:szCs w:val="28"/>
        </w:rPr>
        <w:t xml:space="preserve">) 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А зачем мы их изучали? </w:t>
      </w:r>
    </w:p>
    <w:p w:rsidR="008600BE" w:rsidRDefault="008600BE" w:rsidP="00073E8D">
      <w:pPr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(</w:t>
      </w:r>
      <w:r w:rsidRPr="00073E8D">
        <w:rPr>
          <w:rFonts w:ascii="Times New Roman" w:hAnsi="Times New Roman"/>
          <w:i/>
          <w:iCs/>
          <w:sz w:val="28"/>
          <w:szCs w:val="28"/>
        </w:rPr>
        <w:t>чтобы знать назначение каждого устройства, куда оно подсоединяется</w:t>
      </w:r>
      <w:r w:rsidRPr="00073E8D">
        <w:rPr>
          <w:rFonts w:ascii="Times New Roman" w:hAnsi="Times New Roman"/>
          <w:sz w:val="28"/>
          <w:szCs w:val="28"/>
        </w:rPr>
        <w:t>)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spacing w:after="150" w:line="240" w:lineRule="auto"/>
        <w:ind w:left="360"/>
        <w:rPr>
          <w:rFonts w:ascii="Times New Roman" w:hAnsi="Times New Roman"/>
          <w:sz w:val="28"/>
          <w:szCs w:val="28"/>
          <w:highlight w:val="white"/>
        </w:rPr>
      </w:pPr>
      <w:r w:rsidRPr="00073E8D">
        <w:rPr>
          <w:rFonts w:ascii="Times New Roman" w:hAnsi="Times New Roman"/>
          <w:sz w:val="28"/>
          <w:szCs w:val="28"/>
          <w:highlight w:val="white"/>
        </w:rPr>
        <w:t>На предыдущих уроках, вы познакомились с основными компонентами компьютера.</w:t>
      </w:r>
      <w:r>
        <w:rPr>
          <w:rFonts w:ascii="Times New Roman" w:hAnsi="Times New Roman"/>
          <w:sz w:val="28"/>
          <w:szCs w:val="28"/>
          <w:highlight w:val="white"/>
        </w:rPr>
        <w:t xml:space="preserve"> И чтобы  начать  наш  сегодняшний  урок  я  предлагаю  вам  разгадать  небольшой  кроссворд. И  так  отправляемся  в  наш  магазин</w:t>
      </w:r>
    </w:p>
    <w:p w:rsidR="008600BE" w:rsidRPr="00073E8D" w:rsidRDefault="008600BE" w:rsidP="00073E8D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 читает  задания  к  кроссворду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2E3800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7" type="#_x0000_t75" style="width:336pt;height:286.5pt;visibility:visible">
            <v:imagedata r:id="rId5" o:title=""/>
          </v:shape>
        </w:pic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По вертикали: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8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Устройство ввода графической, текстовой и числовой информации.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8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Универсальное устройство, предназначенное для получения, хранения, передачи и обработки информации.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8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Устройство, предназначенное для ввода звуковой информации.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По горизонтали: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Устройство вывода информации для просмотра.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Устройство</w:t>
      </w:r>
      <w:r w:rsidRPr="00073E8D">
        <w:rPr>
          <w:rFonts w:ascii="Times New Roman" w:hAnsi="Times New Roman"/>
          <w:sz w:val="28"/>
          <w:szCs w:val="28"/>
          <w:lang w:val="en-US"/>
        </w:rPr>
        <w:t> </w:t>
      </w:r>
      <w:r w:rsidRPr="00073E8D">
        <w:rPr>
          <w:rFonts w:ascii="Times New Roman" w:hAnsi="Times New Roman"/>
          <w:sz w:val="28"/>
          <w:szCs w:val="28"/>
        </w:rPr>
        <w:t xml:space="preserve"> ввода информации, относящееся к группе «манипуляторы».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Устройство ввода информации.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Устройство вывода информации на бумагу.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Устройство вывода звуковой информации.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Зарядка для глаз</w:t>
      </w:r>
      <w:r w:rsidRPr="00073E8D">
        <w:rPr>
          <w:rFonts w:ascii="Times New Roman" w:hAnsi="Times New Roman"/>
          <w:sz w:val="28"/>
          <w:szCs w:val="28"/>
          <w:lang w:val="en-US"/>
        </w:rPr>
        <w:t> </w:t>
      </w:r>
      <w:r w:rsidRPr="00073E8D">
        <w:rPr>
          <w:rFonts w:ascii="Times New Roman" w:hAnsi="Times New Roman"/>
          <w:sz w:val="28"/>
          <w:szCs w:val="28"/>
        </w:rPr>
        <w:t>(выполняется после отгадывания кроссворда)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Молодцы  ребята , вы  справились  с  первым  испытанием  в  роли  продавца – консультанта.</w:t>
      </w:r>
    </w:p>
    <w:p w:rsidR="008600BE" w:rsidRPr="00073E8D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FC2B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E74ABA">
        <w:rPr>
          <w:rFonts w:ascii="Times New Roman" w:hAnsi="Times New Roman"/>
          <w:b/>
          <w:sz w:val="28"/>
          <w:szCs w:val="28"/>
        </w:rPr>
        <w:t xml:space="preserve">3. Применение  знаний  и  умений </w:t>
      </w:r>
    </w:p>
    <w:p w:rsidR="008600BE" w:rsidRPr="00E74AB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Учитель: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Продавец-консультант не просто осуществляет продажу той или иной продукции — он помогает покупателю сделать правильный выбор, консультирует его. Сущность профессии заключается не только в стабильной реализации товаров (прибыль компании), но и в формировании положительного имиджа магазина или компании-бренда.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- Как вы думаете, какими профессиональными и личностными качествами должен обладать продавец – консультант?</w:t>
      </w:r>
      <w:r>
        <w:rPr>
          <w:rFonts w:ascii="Times New Roman" w:hAnsi="Times New Roman"/>
          <w:sz w:val="28"/>
          <w:szCs w:val="28"/>
        </w:rPr>
        <w:t xml:space="preserve"> И  об  этом  нам  расскажет  Невструева  Анна.</w:t>
      </w: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 w:rsidRPr="00A04D5A">
        <w:rPr>
          <w:rFonts w:ascii="Times New Roman" w:hAnsi="Times New Roman"/>
          <w:i/>
          <w:sz w:val="28"/>
          <w:szCs w:val="28"/>
        </w:rPr>
        <w:t>Выступление учащегося с презентацией на тему «Профессия продавца - консультанта» (Невструева  Анна )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Учитель:</w:t>
      </w: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Что  нового  вы  узнали  из  презентации?</w:t>
      </w:r>
    </w:p>
    <w:p w:rsidR="008600BE" w:rsidRPr="00A04D5A" w:rsidRDefault="008600BE" w:rsidP="00073E8D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Понравилась  ли  вам  эта  профессия?( ответы  детей)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Учитель:</w:t>
      </w: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- При приеме на работу в мой магазин компьютерной техники вы должны пройти собеседование, чтобы я проверила ваши знания и выбрала хороших специалистов.</w:t>
      </w: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Предлагаю  вам  пройти  следующее  испытание.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Займите  ваши  места  за  компьютером и прошу в</w:t>
      </w:r>
      <w:r w:rsidRPr="00073E8D">
        <w:rPr>
          <w:rFonts w:ascii="Times New Roman" w:hAnsi="Times New Roman"/>
          <w:sz w:val="28"/>
          <w:szCs w:val="28"/>
        </w:rPr>
        <w:t>ыполните тест по теме «Устройство компьютера</w:t>
      </w:r>
      <w:r>
        <w:rPr>
          <w:rFonts w:ascii="Times New Roman" w:hAnsi="Times New Roman"/>
          <w:sz w:val="28"/>
          <w:szCs w:val="28"/>
        </w:rPr>
        <w:t>»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 xml:space="preserve">Контроль знаний учащихся в форме компьютерного тестирования </w:t>
      </w: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600BE" w:rsidRPr="00A04D5A" w:rsidRDefault="008600BE" w:rsidP="00FC2B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 xml:space="preserve">Контроль знаний учащихся в форме компьютерного тестирования </w:t>
      </w:r>
    </w:p>
    <w:p w:rsidR="008600BE" w:rsidRPr="00A04D5A" w:rsidRDefault="008600BE" w:rsidP="00A60A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br/>
      </w:r>
      <w:r w:rsidRPr="00A04D5A">
        <w:rPr>
          <w:rFonts w:ascii="Times New Roman" w:hAnsi="Times New Roman"/>
          <w:bCs/>
          <w:sz w:val="28"/>
          <w:szCs w:val="28"/>
          <w:u w:val="single"/>
        </w:rPr>
        <w:t>Вариант 1.</w:t>
      </w:r>
      <w:r w:rsidRPr="00A04D5A">
        <w:rPr>
          <w:rFonts w:ascii="Times New Roman" w:hAnsi="Times New Roman"/>
          <w:bCs/>
          <w:sz w:val="28"/>
          <w:szCs w:val="28"/>
        </w:rPr>
        <w:br/>
        <w:t>Вопрос №1. Выберите устройства, предназначенные для ввода информации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Клавиатура</w:t>
      </w:r>
      <w:r>
        <w:rPr>
          <w:rFonts w:ascii="Times New Roman" w:hAnsi="Times New Roman"/>
          <w:bCs/>
          <w:sz w:val="28"/>
          <w:szCs w:val="28"/>
        </w:rPr>
        <w:t>+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Монитор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Мышь</w:t>
      </w:r>
      <w:r>
        <w:rPr>
          <w:rFonts w:ascii="Times New Roman" w:hAnsi="Times New Roman"/>
          <w:bCs/>
          <w:sz w:val="28"/>
          <w:szCs w:val="28"/>
        </w:rPr>
        <w:t>+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Микрофон</w:t>
      </w:r>
      <w:r>
        <w:rPr>
          <w:rFonts w:ascii="Times New Roman" w:hAnsi="Times New Roman"/>
          <w:bCs/>
          <w:sz w:val="28"/>
          <w:szCs w:val="28"/>
        </w:rPr>
        <w:t>+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Сканер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Принтер</w:t>
      </w:r>
    </w:p>
    <w:p w:rsidR="008600BE" w:rsidRPr="00A04D5A" w:rsidRDefault="008600BE" w:rsidP="00A60A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№2. Какое устройство является главным устройством компьютера?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Системный блок</w:t>
      </w:r>
      <w:r>
        <w:rPr>
          <w:rFonts w:ascii="Times New Roman" w:hAnsi="Times New Roman"/>
          <w:bCs/>
          <w:sz w:val="28"/>
          <w:szCs w:val="28"/>
        </w:rPr>
        <w:t>+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Материнская плата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Оперативная память</w:t>
      </w:r>
    </w:p>
    <w:p w:rsidR="008600BE" w:rsidRPr="00A04D5A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Процессор</w:t>
      </w:r>
      <w:r>
        <w:rPr>
          <w:rFonts w:ascii="Times New Roman" w:hAnsi="Times New Roman"/>
          <w:bCs/>
          <w:sz w:val="28"/>
          <w:szCs w:val="28"/>
        </w:rPr>
        <w:t>+</w:t>
      </w:r>
    </w:p>
    <w:p w:rsidR="008600BE" w:rsidRDefault="008600BE" w:rsidP="00A60A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Жесткий диск</w:t>
      </w:r>
    </w:p>
    <w:p w:rsidR="008600BE" w:rsidRPr="00A04D5A" w:rsidRDefault="008600BE" w:rsidP="00553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Вопрос №3. Как называется внутренняя память компьютера?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Системная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Интегральная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Оперативная  (правильный ответ)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Коммутативная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Вопрос №4.  На … расположены магистрали (шины), к которым подключаются все внутренние устройства компьютера. О каком устройстве идет речь?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Процессор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Оперативная память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Материнская плата (правильный ответ)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Системный блок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Вопрос №5. Какое устройство называют «мозг» компьютера?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Жесткий диск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Процессор (правильный ответ)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Материнская плата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Монитор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Вопрос №6. Жесткий диск является…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Внешней памятью компьютера (правильный ответ)</w:t>
      </w:r>
    </w:p>
    <w:p w:rsidR="008600BE" w:rsidRPr="007A2A7A" w:rsidRDefault="008600BE" w:rsidP="00A60A70">
      <w:pPr>
        <w:pStyle w:val="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2A7A">
        <w:rPr>
          <w:rFonts w:ascii="Times New Roman" w:hAnsi="Times New Roman" w:cs="Times New Roman"/>
          <w:sz w:val="28"/>
          <w:szCs w:val="28"/>
        </w:rPr>
        <w:t>Внутренней памятью компьютера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br/>
      </w:r>
      <w:r w:rsidRPr="00A04D5A">
        <w:rPr>
          <w:rFonts w:ascii="Times New Roman" w:hAnsi="Times New Roman"/>
          <w:bCs/>
          <w:sz w:val="28"/>
          <w:szCs w:val="28"/>
          <w:u w:val="single"/>
        </w:rPr>
        <w:t xml:space="preserve">Вариант </w:t>
      </w:r>
      <w:r w:rsidRPr="00A04D5A">
        <w:rPr>
          <w:rFonts w:ascii="Times New Roman" w:hAnsi="Times New Roman"/>
          <w:bCs/>
          <w:sz w:val="28"/>
          <w:szCs w:val="28"/>
        </w:rPr>
        <w:br/>
        <w:t>Вопрос №1. Выберите устройства, предназначенные для ввода информации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Клавиатура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Монитор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Мышь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Микрофон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Сканер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Принтер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№2. Какое устройство является главным устройством компьютера?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Системный блок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Материнская плата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Оперативная память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Процессор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Жесткий диск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№3. К внешней</w:t>
      </w:r>
      <w:r w:rsidRPr="00A04D5A">
        <w:rPr>
          <w:rFonts w:ascii="Times New Roman" w:hAnsi="Times New Roman"/>
          <w:bCs/>
          <w:sz w:val="28"/>
          <w:szCs w:val="28"/>
          <w:lang w:val="en-US"/>
        </w:rPr>
        <w:t>      </w:t>
      </w:r>
      <w:r w:rsidRPr="00A04D5A">
        <w:rPr>
          <w:rFonts w:ascii="Times New Roman" w:hAnsi="Times New Roman"/>
          <w:bCs/>
          <w:sz w:val="28"/>
          <w:szCs w:val="28"/>
        </w:rPr>
        <w:t xml:space="preserve"> памяти компьютера относятся...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Флэш-память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Лазерные диски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Оперативная память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Жесткий диск</w:t>
      </w:r>
    </w:p>
    <w:p w:rsidR="008600BE" w:rsidRPr="00A04D5A" w:rsidRDefault="008600BE" w:rsidP="00FC2B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№4. Наименьшая адресуемая часть памяти компьютера</w:t>
      </w:r>
      <w:r w:rsidRPr="00A04D5A">
        <w:rPr>
          <w:rFonts w:ascii="Times New Roman" w:hAnsi="Times New Roman"/>
          <w:bCs/>
          <w:sz w:val="28"/>
          <w:szCs w:val="28"/>
          <w:lang w:val="en-US"/>
        </w:rPr>
        <w:t> </w:t>
      </w:r>
      <w:r w:rsidRPr="00A04D5A">
        <w:rPr>
          <w:rFonts w:ascii="Times New Roman" w:hAnsi="Times New Roman"/>
          <w:bCs/>
          <w:sz w:val="28"/>
          <w:szCs w:val="28"/>
        </w:rPr>
        <w:t xml:space="preserve"> - …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Бит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Байт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Файл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Кластер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№5. Чем больше тактовая частота процессора, тем?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Выше скорость работы процессора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Ниже скорость работы процессора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Больше объем данных, обрабатываемых за единицу времени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Ниже объем данных, обрабатываемых за единицу времени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№6. Продолжите предложение: «При отключении</w:t>
      </w:r>
      <w:r w:rsidRPr="00A04D5A">
        <w:rPr>
          <w:rFonts w:ascii="Times New Roman" w:hAnsi="Times New Roman"/>
          <w:bCs/>
          <w:sz w:val="28"/>
          <w:szCs w:val="28"/>
          <w:lang w:val="en-US"/>
        </w:rPr>
        <w:t> </w:t>
      </w:r>
      <w:r w:rsidRPr="00A04D5A">
        <w:rPr>
          <w:rFonts w:ascii="Times New Roman" w:hAnsi="Times New Roman"/>
          <w:bCs/>
          <w:sz w:val="28"/>
          <w:szCs w:val="28"/>
        </w:rPr>
        <w:t xml:space="preserve"> компьютера…»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Информация сохраняется в оперативной памяти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Информация сохраняется в регистрах процессора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Информация стирается из оперативной памяти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№7. Ученый, который сформулировал основные принципы работы компьютера - …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Андрей Николаевич Колмогоров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Дмитрий Иванович Менделеев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Михаил Васильевич Ломоносов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Джон фон Нейман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  <w:u w:val="single"/>
        </w:rPr>
        <w:t xml:space="preserve">Вариант </w:t>
      </w:r>
      <w:r w:rsidRPr="00A04D5A">
        <w:rPr>
          <w:rFonts w:ascii="Times New Roman" w:hAnsi="Times New Roman"/>
          <w:bCs/>
          <w:sz w:val="28"/>
          <w:szCs w:val="28"/>
        </w:rPr>
        <w:br/>
        <w:t>Вопрос №1. Выберите устройства, предназначенные для вывода информации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Клавиатура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Монитор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Колонки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Микрофон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Сканер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Принтер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№2. Какое устройство предназначено для подключения всех внутренних устройств компьютера?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Системный блок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Материнская плата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Оперативная память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Процессор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Жесткий диск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№3. К внутренней памяти компьютера относится...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Флэш-память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Лазерные диски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Оперативная память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Жесткий диск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№4. В чем заключается свойство дискретности внутренней памяти компьютера?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Каждый байт памяти имеет свой адрес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Наименьшим элементом внутренней памяти является бит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Исполняемая программа хранится во внутренней памяти компьютера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Восемь подряд расположенных бит образуют байт памяти.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№5. От чего зависит производительность компьютера?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От характеристик процессора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От объема оперативной памяти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От количества внешних устройств компьютера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От типа монитора</w:t>
      </w:r>
    </w:p>
    <w:p w:rsidR="008600BE" w:rsidRPr="00A04D5A" w:rsidRDefault="008600BE" w:rsidP="00FC2B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№6. Для долговременного хранения информации служит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Дисковод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Оперативное запоминающее устройство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Процессор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Внешняя память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Вопрос №7. Принцип архитектуры компьютера, сформулированный</w:t>
      </w:r>
      <w:r w:rsidRPr="00A04D5A">
        <w:rPr>
          <w:rFonts w:ascii="Times New Roman" w:hAnsi="Times New Roman"/>
          <w:bCs/>
          <w:sz w:val="28"/>
          <w:szCs w:val="28"/>
          <w:lang w:val="en-US"/>
        </w:rPr>
        <w:t> </w:t>
      </w:r>
      <w:r w:rsidRPr="00A04D5A">
        <w:rPr>
          <w:rFonts w:ascii="Times New Roman" w:hAnsi="Times New Roman"/>
          <w:bCs/>
          <w:sz w:val="28"/>
          <w:szCs w:val="28"/>
        </w:rPr>
        <w:t xml:space="preserve"> Джоном фон Нейманом заключается в том, что…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В состав компьютера входят: процессор, память, устройства ввода, устройства вывода информации.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Память компьютера имеет свойства: дискретность и адресуемость.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Данные и программы хранятся в памяти компьютера в виде двоичного кода.</w:t>
      </w:r>
    </w:p>
    <w:p w:rsidR="008600BE" w:rsidRPr="00A04D5A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bCs/>
          <w:sz w:val="28"/>
          <w:szCs w:val="28"/>
        </w:rPr>
      </w:pPr>
      <w:r w:rsidRPr="00A04D5A">
        <w:rPr>
          <w:rFonts w:ascii="Times New Roman" w:hAnsi="Times New Roman"/>
          <w:bCs/>
          <w:sz w:val="28"/>
          <w:szCs w:val="28"/>
        </w:rPr>
        <w:t>При выключении компьютера информация из оперативной памяти стирается.</w:t>
      </w:r>
    </w:p>
    <w:p w:rsidR="008600BE" w:rsidRPr="00A04D5A" w:rsidRDefault="008600BE" w:rsidP="00073E8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</w:p>
    <w:p w:rsidR="008600BE" w:rsidRPr="00A04D5A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</w:t>
      </w:r>
    </w:p>
    <w:p w:rsidR="008600BE" w:rsidRDefault="008600BE" w:rsidP="00FC2B58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A04D5A">
        <w:rPr>
          <w:rFonts w:ascii="Times New Roman" w:hAnsi="Times New Roman"/>
          <w:sz w:val="28"/>
          <w:szCs w:val="28"/>
        </w:rPr>
        <w:t>Молодцы  ребята вы  спра</w:t>
      </w:r>
      <w:r>
        <w:rPr>
          <w:rFonts w:ascii="Times New Roman" w:hAnsi="Times New Roman"/>
          <w:sz w:val="28"/>
          <w:szCs w:val="28"/>
        </w:rPr>
        <w:t xml:space="preserve">вились  и  с  этим  заданием  </w:t>
      </w:r>
    </w:p>
    <w:p w:rsidR="008600BE" w:rsidRPr="00A04D5A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04D5A">
        <w:rPr>
          <w:rFonts w:ascii="Times New Roman" w:hAnsi="Times New Roman"/>
          <w:sz w:val="28"/>
          <w:szCs w:val="28"/>
        </w:rPr>
        <w:t xml:space="preserve"> следующее  задание  защита творческих работ (выдано до урока  на  парте учеников)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Предложено на рассмотрение 6 вопросов и гипотезы к ними, путем рассуждений сделать выводы.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Компьютер будущего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 </w:t>
      </w:r>
      <w:r w:rsidRPr="00073E8D">
        <w:rPr>
          <w:rFonts w:ascii="Times New Roman" w:hAnsi="Times New Roman"/>
          <w:sz w:val="28"/>
          <w:szCs w:val="28"/>
          <w:u w:val="single"/>
        </w:rPr>
        <w:t>Гипотеза:</w:t>
      </w:r>
      <w:r w:rsidRPr="00073E8D">
        <w:rPr>
          <w:rFonts w:ascii="Times New Roman" w:hAnsi="Times New Roman"/>
          <w:sz w:val="28"/>
          <w:szCs w:val="28"/>
        </w:rPr>
        <w:t xml:space="preserve"> Какими могут быть компьютеры в будущем.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В каких профессиях необходимо использование компьютера?</w:t>
      </w:r>
    </w:p>
    <w:p w:rsidR="008600BE" w:rsidRPr="00073E8D" w:rsidRDefault="008600BE" w:rsidP="00073E8D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  <w:u w:val="single"/>
        </w:rPr>
        <w:t>Гипотеза:</w:t>
      </w:r>
      <w:r w:rsidRPr="00073E8D">
        <w:rPr>
          <w:rFonts w:ascii="Times New Roman" w:hAnsi="Times New Roman"/>
          <w:sz w:val="28"/>
          <w:szCs w:val="28"/>
        </w:rPr>
        <w:t xml:space="preserve"> Действительно ли то, что во многих профессиях требуется использование компьютера?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Персональный компьютер вред или польза?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Для чего нужны компьютеры?</w:t>
      </w:r>
    </w:p>
    <w:p w:rsidR="008600BE" w:rsidRPr="00073E8D" w:rsidRDefault="008600BE" w:rsidP="00073E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  <w:u w:val="single"/>
        </w:rPr>
        <w:t>Гипотеза:</w:t>
      </w:r>
      <w:r w:rsidRPr="00073E8D">
        <w:rPr>
          <w:rFonts w:ascii="Times New Roman" w:hAnsi="Times New Roman"/>
          <w:sz w:val="28"/>
          <w:szCs w:val="28"/>
        </w:rPr>
        <w:t xml:space="preserve"> влияют ли персональные компьютеры на жизнь в современном обществе?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Какие устройства компьютера являются основными?</w:t>
      </w:r>
    </w:p>
    <w:p w:rsidR="008600BE" w:rsidRPr="00073E8D" w:rsidRDefault="008600BE" w:rsidP="00073E8D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Цель работы:</w:t>
      </w:r>
    </w:p>
    <w:p w:rsidR="008600BE" w:rsidRPr="00073E8D" w:rsidRDefault="008600BE" w:rsidP="00073E8D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выяснить что представляет собой каждое из устройств компьютера. Какие из устройств необходимо иметь в наличии для оптимальной работы компьютера.</w:t>
      </w:r>
    </w:p>
    <w:p w:rsidR="008600BE" w:rsidRPr="00073E8D" w:rsidRDefault="008600BE" w:rsidP="00073E8D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  <w:u w:val="single"/>
        </w:rPr>
        <w:t>Гипотеза:</w:t>
      </w:r>
      <w:r w:rsidRPr="00073E8D">
        <w:rPr>
          <w:rFonts w:ascii="Times New Roman" w:hAnsi="Times New Roman"/>
          <w:sz w:val="28"/>
          <w:szCs w:val="28"/>
        </w:rPr>
        <w:t xml:space="preserve"> предположим, что из компьютера можно вынуть несколько из основных устройств. Повлияет ли это на работоспособность компьютера?</w:t>
      </w:r>
    </w:p>
    <w:p w:rsidR="008600BE" w:rsidRPr="00073E8D" w:rsidRDefault="008600BE" w:rsidP="00073E8D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36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Чего можно добиться с помощью компьютера?</w:t>
      </w:r>
    </w:p>
    <w:p w:rsidR="008600BE" w:rsidRPr="00073E8D" w:rsidRDefault="008600BE" w:rsidP="00073E8D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 </w:t>
      </w:r>
      <w:r w:rsidRPr="00073E8D">
        <w:rPr>
          <w:rFonts w:ascii="Times New Roman" w:hAnsi="Times New Roman"/>
          <w:sz w:val="28"/>
          <w:szCs w:val="28"/>
          <w:u w:val="single"/>
        </w:rPr>
        <w:t>Гипотеза:</w:t>
      </w:r>
      <w:r w:rsidRPr="00073E8D">
        <w:rPr>
          <w:rFonts w:ascii="Times New Roman" w:hAnsi="Times New Roman"/>
          <w:sz w:val="28"/>
          <w:szCs w:val="28"/>
        </w:rPr>
        <w:t xml:space="preserve"> Верно ли, что человек сможет много добиться в жизни, применяя знания компьютера?</w:t>
      </w:r>
    </w:p>
    <w:p w:rsidR="008600BE" w:rsidRDefault="008600BE" w:rsidP="00073E8D">
      <w:pPr>
        <w:numPr>
          <w:ilvl w:val="0"/>
          <w:numId w:val="2"/>
        </w:numPr>
        <w:autoSpaceDE w:val="0"/>
        <w:autoSpaceDN w:val="0"/>
        <w:adjustRightInd w:val="0"/>
        <w:ind w:left="1080" w:hanging="72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Применение знаний и умений</w:t>
      </w:r>
    </w:p>
    <w:p w:rsidR="008600BE" w:rsidRDefault="008600BE" w:rsidP="00A04D5A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</w:p>
    <w:p w:rsidR="008600BE" w:rsidRPr="00073E8D" w:rsidRDefault="008600BE" w:rsidP="003B5816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  вы  отлично  справились  со  всеми  заданиями  и  я всех  вас  принимаю  на  работу в  свой  магазин.</w:t>
      </w:r>
    </w:p>
    <w:p w:rsidR="008600BE" w:rsidRDefault="008600BE" w:rsidP="00E74AB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 xml:space="preserve">- Теперь </w:t>
      </w:r>
      <w:r w:rsidRPr="00073E8D">
        <w:rPr>
          <w:rFonts w:ascii="Times New Roman" w:hAnsi="Times New Roman"/>
          <w:sz w:val="28"/>
          <w:szCs w:val="28"/>
          <w:u w:val="single"/>
        </w:rPr>
        <w:t>вы работаете</w:t>
      </w:r>
      <w:r w:rsidRPr="00073E8D">
        <w:rPr>
          <w:rFonts w:ascii="Times New Roman" w:hAnsi="Times New Roman"/>
          <w:sz w:val="28"/>
          <w:szCs w:val="28"/>
        </w:rPr>
        <w:t xml:space="preserve"> консультантами в магазине компьютерной техники. </w:t>
      </w:r>
      <w:r>
        <w:rPr>
          <w:rFonts w:ascii="Times New Roman" w:hAnsi="Times New Roman"/>
          <w:sz w:val="28"/>
          <w:szCs w:val="28"/>
        </w:rPr>
        <w:t xml:space="preserve">Позвольте  вам  прикрепить  бейджик  в  и поздравить  с  успешным  вступлением  на  вашу  первую  должность  продавца-консультанта. </w:t>
      </w:r>
    </w:p>
    <w:p w:rsidR="008600BE" w:rsidRDefault="008600BE" w:rsidP="00FC2B58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E74ABA">
        <w:rPr>
          <w:rFonts w:ascii="Times New Roman" w:hAnsi="Times New Roman"/>
          <w:b/>
          <w:sz w:val="28"/>
          <w:szCs w:val="28"/>
        </w:rPr>
        <w:t>. Итог урока, рефлексия</w:t>
      </w:r>
      <w:r>
        <w:rPr>
          <w:rFonts w:ascii="Times New Roman" w:hAnsi="Times New Roman"/>
          <w:sz w:val="28"/>
          <w:szCs w:val="28"/>
        </w:rPr>
        <w:t>(выставление  оценок)</w:t>
      </w:r>
    </w:p>
    <w:p w:rsidR="008600BE" w:rsidRDefault="008600BE" w:rsidP="00F107B4">
      <w:pPr>
        <w:pStyle w:val="a"/>
        <w:spacing w:after="0" w:line="100" w:lineRule="atLeast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! Мне  было  приятно  с  вами  работать, надеюсь  наш  урок  не  прошел  даром  и  на  следующем  уроке  вы  напишите  контрольную  работу на  отлично. Всем  спасибо  за  урок.</w:t>
      </w:r>
    </w:p>
    <w:p w:rsidR="008600BE" w:rsidRDefault="008600BE" w:rsidP="00F107B4">
      <w:pPr>
        <w:pStyle w:val="a"/>
        <w:spacing w:after="0" w:line="100" w:lineRule="atLeast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8600BE" w:rsidRPr="00F107B4" w:rsidRDefault="008600BE" w:rsidP="00FC2B58">
      <w:pPr>
        <w:pStyle w:val="a"/>
        <w:spacing w:after="0" w:line="100" w:lineRule="atLeast"/>
        <w:ind w:left="540"/>
        <w:jc w:val="both"/>
        <w:outlineLvl w:val="0"/>
        <w:rPr>
          <w:sz w:val="28"/>
          <w:szCs w:val="28"/>
        </w:rPr>
      </w:pPr>
      <w:r w:rsidRPr="00F107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Понравился ли урок?</w:t>
      </w:r>
    </w:p>
    <w:p w:rsidR="008600BE" w:rsidRPr="00F107B4" w:rsidRDefault="008600BE" w:rsidP="00F107B4">
      <w:pPr>
        <w:pStyle w:val="a"/>
        <w:spacing w:after="0" w:line="100" w:lineRule="atLeast"/>
        <w:ind w:firstLine="540"/>
        <w:jc w:val="both"/>
        <w:rPr>
          <w:sz w:val="28"/>
          <w:szCs w:val="28"/>
        </w:rPr>
      </w:pPr>
      <w:r w:rsidRPr="00F107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какими чувствами вы сегодня уходите?</w:t>
      </w:r>
    </w:p>
    <w:p w:rsidR="008600BE" w:rsidRPr="00F107B4" w:rsidRDefault="008600BE" w:rsidP="00F107B4">
      <w:pPr>
        <w:pStyle w:val="a"/>
        <w:spacing w:after="0" w:line="100" w:lineRule="atLeast"/>
        <w:ind w:firstLine="540"/>
        <w:jc w:val="both"/>
        <w:rPr>
          <w:sz w:val="28"/>
          <w:szCs w:val="28"/>
        </w:rPr>
      </w:pPr>
      <w:r w:rsidRPr="00F107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Какие чувства вызвал у вас сегодняшний урок?</w:t>
      </w:r>
    </w:p>
    <w:p w:rsidR="008600BE" w:rsidRPr="00F107B4" w:rsidRDefault="008600BE" w:rsidP="00F107B4">
      <w:pPr>
        <w:pStyle w:val="a"/>
        <w:spacing w:after="0" w:line="100" w:lineRule="atLeast"/>
        <w:ind w:firstLine="540"/>
        <w:jc w:val="both"/>
        <w:rPr>
          <w:sz w:val="28"/>
          <w:szCs w:val="28"/>
        </w:rPr>
      </w:pPr>
    </w:p>
    <w:p w:rsidR="008600BE" w:rsidRPr="00F107B4" w:rsidRDefault="008600BE" w:rsidP="00FC2B58">
      <w:pPr>
        <w:pStyle w:val="a"/>
        <w:spacing w:after="0" w:line="100" w:lineRule="atLeast"/>
        <w:ind w:firstLine="540"/>
        <w:jc w:val="both"/>
        <w:outlineLvl w:val="0"/>
        <w:rPr>
          <w:sz w:val="28"/>
          <w:szCs w:val="28"/>
        </w:rPr>
      </w:pPr>
      <w:r w:rsidRPr="00F107B4">
        <w:rPr>
          <w:rFonts w:ascii="Times New Roman" w:hAnsi="Times New Roman" w:cs="Times New Roman"/>
          <w:sz w:val="28"/>
          <w:szCs w:val="28"/>
          <w:lang w:eastAsia="ru-RU"/>
        </w:rPr>
        <w:t xml:space="preserve">Для меня было трудным… </w:t>
      </w:r>
    </w:p>
    <w:p w:rsidR="008600BE" w:rsidRPr="00F107B4" w:rsidRDefault="008600BE" w:rsidP="00F107B4">
      <w:pPr>
        <w:pStyle w:val="a"/>
        <w:spacing w:after="0" w:line="100" w:lineRule="atLeast"/>
        <w:ind w:firstLine="540"/>
        <w:jc w:val="both"/>
        <w:rPr>
          <w:sz w:val="28"/>
          <w:szCs w:val="28"/>
        </w:rPr>
      </w:pPr>
      <w:r w:rsidRPr="00F107B4">
        <w:rPr>
          <w:rFonts w:ascii="Times New Roman" w:hAnsi="Times New Roman" w:cs="Times New Roman"/>
          <w:sz w:val="28"/>
          <w:szCs w:val="28"/>
          <w:lang w:eastAsia="ru-RU"/>
        </w:rPr>
        <w:t xml:space="preserve">Я уверен(а), что правильно дал(а) ответы на ….вопросов. </w:t>
      </w:r>
    </w:p>
    <w:p w:rsidR="008600BE" w:rsidRDefault="008600BE" w:rsidP="00E74AB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600BE" w:rsidRPr="00073E8D" w:rsidRDefault="008600BE" w:rsidP="00E74AB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 вас  на  столе  лежат  смайлики, выберите  тот  который  вы  соотнесли  с  сегодняшним  уроком  и  прикрепите  на  доску.</w:t>
      </w: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 w:rsidP="0007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Default="008600BE" w:rsidP="00FC2B58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>Самоанализ урока.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 присутствовали на уроке информатики  в 7 классе по теме: обобщение  знаний к  разделу  компьютер как  универсальное  устройство «Магазин  компьютерной  техники».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Перед уроком были поставлены следующие цели:</w:t>
      </w:r>
    </w:p>
    <w:p w:rsidR="008600BE" w:rsidRPr="00073E8D" w:rsidRDefault="008600BE" w:rsidP="00FC2B58">
      <w:pPr>
        <w:autoSpaceDE w:val="0"/>
        <w:autoSpaceDN w:val="0"/>
        <w:adjustRightInd w:val="0"/>
        <w:spacing w:line="240" w:lineRule="auto"/>
        <w:contextualSpacing/>
        <w:outlineLvl w:val="0"/>
        <w:rPr>
          <w:rFonts w:ascii="Times New Roman" w:hAnsi="Times New Roman"/>
          <w:b/>
          <w:i/>
          <w:sz w:val="28"/>
          <w:szCs w:val="28"/>
        </w:rPr>
      </w:pPr>
      <w:r w:rsidRPr="00073E8D">
        <w:rPr>
          <w:rFonts w:ascii="Times New Roman" w:hAnsi="Times New Roman"/>
          <w:b/>
          <w:i/>
          <w:sz w:val="28"/>
          <w:szCs w:val="28"/>
        </w:rPr>
        <w:t>Обучающие:</w:t>
      </w:r>
    </w:p>
    <w:p w:rsidR="008600BE" w:rsidRPr="00073E8D" w:rsidRDefault="008600BE" w:rsidP="001071C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contextualSpacing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Обобщение знаний о характеристиках основных устройств компьютерной системы;</w:t>
      </w:r>
    </w:p>
    <w:p w:rsidR="008600BE" w:rsidRPr="00073E8D" w:rsidRDefault="008600BE" w:rsidP="001071C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contextualSpacing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Формирование навыков использования полученных знаний на практике, на конструктивном уровне.</w:t>
      </w:r>
    </w:p>
    <w:p w:rsidR="008600BE" w:rsidRPr="00073E8D" w:rsidRDefault="008600BE" w:rsidP="00FC2B58">
      <w:pPr>
        <w:autoSpaceDE w:val="0"/>
        <w:autoSpaceDN w:val="0"/>
        <w:adjustRightInd w:val="0"/>
        <w:spacing w:line="240" w:lineRule="auto"/>
        <w:contextualSpacing/>
        <w:outlineLvl w:val="0"/>
        <w:rPr>
          <w:rFonts w:ascii="Times New Roman" w:hAnsi="Times New Roman"/>
          <w:b/>
          <w:i/>
          <w:sz w:val="28"/>
          <w:szCs w:val="28"/>
        </w:rPr>
      </w:pPr>
      <w:r w:rsidRPr="00073E8D">
        <w:rPr>
          <w:rFonts w:ascii="Times New Roman" w:hAnsi="Times New Roman"/>
          <w:b/>
          <w:i/>
          <w:sz w:val="28"/>
          <w:szCs w:val="28"/>
        </w:rPr>
        <w:t>Развивающие:</w:t>
      </w:r>
    </w:p>
    <w:p w:rsidR="008600BE" w:rsidRPr="00073E8D" w:rsidRDefault="008600BE" w:rsidP="001071C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contextualSpacing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Развитие умений выбирать оптимальный вариант компьютерной системы и объяснять свой выбор</w:t>
      </w:r>
    </w:p>
    <w:p w:rsidR="008600BE" w:rsidRPr="00073E8D" w:rsidRDefault="008600BE" w:rsidP="00FC2B58">
      <w:pPr>
        <w:autoSpaceDE w:val="0"/>
        <w:autoSpaceDN w:val="0"/>
        <w:adjustRightInd w:val="0"/>
        <w:spacing w:line="240" w:lineRule="auto"/>
        <w:contextualSpacing/>
        <w:outlineLvl w:val="0"/>
        <w:rPr>
          <w:rFonts w:ascii="Times New Roman" w:hAnsi="Times New Roman"/>
          <w:b/>
          <w:i/>
          <w:sz w:val="28"/>
          <w:szCs w:val="28"/>
        </w:rPr>
      </w:pPr>
      <w:r w:rsidRPr="00073E8D"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8600BE" w:rsidRPr="00073E8D" w:rsidRDefault="008600BE" w:rsidP="001071C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contextualSpacing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Знакомство с профессией продавца – консультанта в магазине компьютерной техники;</w:t>
      </w:r>
    </w:p>
    <w:p w:rsidR="008600BE" w:rsidRPr="001071C9" w:rsidRDefault="008600BE" w:rsidP="001071C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contextualSpacing/>
        <w:rPr>
          <w:rFonts w:ascii="Times New Roman" w:hAnsi="Times New Roman"/>
          <w:sz w:val="28"/>
          <w:szCs w:val="28"/>
        </w:rPr>
      </w:pPr>
      <w:r w:rsidRPr="00073E8D">
        <w:rPr>
          <w:rFonts w:ascii="Times New Roman" w:hAnsi="Times New Roman"/>
          <w:sz w:val="28"/>
          <w:szCs w:val="28"/>
        </w:rPr>
        <w:t>Воспитание умений работать в группе (прислушиваться к мнению других и отстаивать свою точку зрения).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данном  классе 5 обучающихся.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Преподавание веду по общеобразовательной программе, но предъявляю различные требования к учащимся. 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Данный урок «Урок закрепления знаний» и в течение всего урока шла работа на закрепление устройств  компьютера, основных  элементов, устройств  ввода  и  вывода  информации,   с  разновидностями  устройств. Отрабатывались умения и навыки применения компьютера  в  форме  тестирования. Каждый этап урока решал ту или иную цель, иногда все три цели.   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Для их решения  были применены следующие методы преподавания: объяснительно – иллюстративный, наглядный (презентации), репродуктивный ( при формировании умений и навыков), исследовательский (при решении познавательной проблемы), частично-поисковый, словесный (в течение всего урока), практический (в течение всего урока), самоконтроль (в течение всего урока). 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Различные виды контроля: устный, письменный, тестовый, сигнальные карточки. 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уроке была проведена физминутка для снятия утомляемости с глаз и мышц спины. 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развития интереса к предмету было прочитано высказывание в начале урока, эпиграфом урока стали слова В.М.Глушкова. Самоконтроль воспитывал трудолюбие, честность, порядочность. 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Результаты урока показали, что учащиеся владеют материалом темы, и получили отметки согласно своим способностям.</w:t>
      </w:r>
    </w:p>
    <w:p w:rsidR="008600BE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Результатами урока довольна. </w:t>
      </w:r>
    </w:p>
    <w:p w:rsidR="008600BE" w:rsidRPr="001071C9" w:rsidRDefault="008600BE" w:rsidP="00107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 теперь хочу услышать ваше мнение, пожелания, а может и замечания.</w:t>
      </w:r>
    </w:p>
    <w:p w:rsidR="008600BE" w:rsidRDefault="008600BE">
      <w:pPr>
        <w:rPr>
          <w:rFonts w:ascii="Times New Roman" w:hAnsi="Times New Roman"/>
          <w:sz w:val="28"/>
          <w:szCs w:val="28"/>
        </w:rPr>
      </w:pPr>
    </w:p>
    <w:p w:rsidR="008600BE" w:rsidRPr="00073E8D" w:rsidRDefault="008600BE">
      <w:pPr>
        <w:rPr>
          <w:rFonts w:ascii="Times New Roman" w:hAnsi="Times New Roman"/>
          <w:sz w:val="28"/>
          <w:szCs w:val="28"/>
        </w:rPr>
      </w:pPr>
    </w:p>
    <w:sectPr w:rsidR="008600BE" w:rsidRPr="00073E8D" w:rsidSect="00676DE7">
      <w:pgSz w:w="12242" w:h="15309" w:code="1"/>
      <w:pgMar w:top="426" w:right="851" w:bottom="426" w:left="709" w:header="720" w:footer="720" w:gutter="0"/>
      <w:pgBorders w:display="notFirstPage" w:offsetFrom="page">
        <w:top w:val="holly" w:sz="8" w:space="24" w:color="auto"/>
        <w:left w:val="holly" w:sz="8" w:space="24" w:color="auto"/>
        <w:bottom w:val="holly" w:sz="8" w:space="24" w:color="auto"/>
        <w:right w:val="holly" w:sz="8" w:space="24" w:color="auto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E4A2AC"/>
    <w:lvl w:ilvl="0">
      <w:numFmt w:val="bullet"/>
      <w:lvlText w:val="*"/>
      <w:lvlJc w:val="left"/>
    </w:lvl>
  </w:abstractNum>
  <w:abstractNum w:abstractNumId="1">
    <w:nsid w:val="0DE95799"/>
    <w:multiLevelType w:val="hybridMultilevel"/>
    <w:tmpl w:val="525C2E1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4100A6A"/>
    <w:multiLevelType w:val="hybridMultilevel"/>
    <w:tmpl w:val="DD220F9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72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E8D"/>
    <w:rsid w:val="00073E8D"/>
    <w:rsid w:val="001071C9"/>
    <w:rsid w:val="00130212"/>
    <w:rsid w:val="001D7C02"/>
    <w:rsid w:val="002071B6"/>
    <w:rsid w:val="002B0F5E"/>
    <w:rsid w:val="002E3800"/>
    <w:rsid w:val="00312534"/>
    <w:rsid w:val="0038758C"/>
    <w:rsid w:val="003B5816"/>
    <w:rsid w:val="003D3048"/>
    <w:rsid w:val="0055336E"/>
    <w:rsid w:val="00676DE7"/>
    <w:rsid w:val="00715DA7"/>
    <w:rsid w:val="007A2A7A"/>
    <w:rsid w:val="008600BE"/>
    <w:rsid w:val="00A04D5A"/>
    <w:rsid w:val="00A60A70"/>
    <w:rsid w:val="00A94130"/>
    <w:rsid w:val="00BA266A"/>
    <w:rsid w:val="00CD503F"/>
    <w:rsid w:val="00E74ABA"/>
    <w:rsid w:val="00F107B4"/>
    <w:rsid w:val="00FC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E8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3E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74ABA"/>
    <w:pPr>
      <w:ind w:left="720"/>
      <w:contextualSpacing/>
    </w:pPr>
  </w:style>
  <w:style w:type="paragraph" w:customStyle="1" w:styleId="a">
    <w:name w:val="Базовый"/>
    <w:uiPriority w:val="99"/>
    <w:rsid w:val="00A60A70"/>
    <w:pPr>
      <w:suppressAutoHyphens/>
      <w:spacing w:after="160" w:line="254" w:lineRule="auto"/>
    </w:pPr>
    <w:rPr>
      <w:rFonts w:eastAsia="SimSun" w:cs="Calibri"/>
      <w:color w:val="00000A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FC2B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9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13</Pages>
  <Words>1810</Words>
  <Characters>10318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7</cp:revision>
  <cp:lastPrinted>2014-11-13T22:09:00Z</cp:lastPrinted>
  <dcterms:created xsi:type="dcterms:W3CDTF">2014-11-13T20:40:00Z</dcterms:created>
  <dcterms:modified xsi:type="dcterms:W3CDTF">2023-02-03T08:50:00Z</dcterms:modified>
</cp:coreProperties>
</file>